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83" w:rsidRPr="0089484B" w:rsidRDefault="00664D83" w:rsidP="0089484B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88515A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664D83" w:rsidRPr="0089484B" w:rsidRDefault="00664D83" w:rsidP="0089484B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89484B">
        <w:rPr>
          <w:rFonts w:ascii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664D83" w:rsidRPr="0089484B" w:rsidRDefault="00664D83" w:rsidP="0089484B">
      <w:pPr>
        <w:keepNext/>
        <w:keepLines/>
        <w:widowControl w:val="0"/>
        <w:suppressAutoHyphens/>
        <w:spacing w:after="240" w:line="240" w:lineRule="auto"/>
        <w:rPr>
          <w:rFonts w:ascii="Times New Roman" w:hAnsi="Times New Roman" w:cs="Tahoma"/>
          <w:b/>
          <w:kern w:val="1"/>
          <w:sz w:val="28"/>
          <w:szCs w:val="28"/>
        </w:rPr>
      </w:pPr>
      <w:r w:rsidRPr="0089484B">
        <w:rPr>
          <w:rFonts w:ascii="Times New Roman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89484B">
        <w:rPr>
          <w:rFonts w:ascii="Times New Roman" w:hAnsi="Times New Roman" w:cs="Tahoma"/>
          <w:b/>
          <w:kern w:val="1"/>
          <w:sz w:val="28"/>
          <w:szCs w:val="28"/>
        </w:rPr>
        <w:t xml:space="preserve">ЬКА </w:t>
      </w:r>
      <w:r w:rsidRPr="0089484B">
        <w:rPr>
          <w:rFonts w:ascii="Times New Roman" w:hAnsi="Times New Roman" w:cs="Tahoma"/>
          <w:b/>
          <w:kern w:val="1"/>
          <w:sz w:val="28"/>
          <w:szCs w:val="28"/>
          <w:lang w:val="uk-UA"/>
        </w:rPr>
        <w:t>МІ</w:t>
      </w:r>
      <w:r w:rsidRPr="0089484B">
        <w:rPr>
          <w:rFonts w:ascii="Times New Roman" w:hAnsi="Times New Roman" w:cs="Tahoma"/>
          <w:b/>
          <w:kern w:val="1"/>
          <w:sz w:val="28"/>
          <w:szCs w:val="28"/>
        </w:rPr>
        <w:t>СЬКА  РАДА</w:t>
      </w:r>
    </w:p>
    <w:p w:rsidR="00664D83" w:rsidRPr="0089484B" w:rsidRDefault="00664D83" w:rsidP="0089484B">
      <w:pPr>
        <w:spacing w:after="120" w:line="240" w:lineRule="auto"/>
        <w:jc w:val="center"/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</w:pPr>
      <w:r w:rsidRPr="0089484B"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664D83" w:rsidRPr="0089484B" w:rsidRDefault="00664D83" w:rsidP="0089484B">
      <w:pPr>
        <w:spacing w:after="120" w:line="240" w:lineRule="auto"/>
        <w:jc w:val="center"/>
        <w:rPr>
          <w:rFonts w:ascii="Times New Roman" w:hAnsi="Times New Roman" w:cs="Tahoma"/>
          <w:spacing w:val="-10"/>
          <w:sz w:val="24"/>
          <w:szCs w:val="24"/>
          <w:lang w:val="uk-UA" w:eastAsia="ru-RU"/>
        </w:rPr>
      </w:pPr>
      <w:r w:rsidRPr="0089484B">
        <w:rPr>
          <w:rFonts w:ascii="Times New Roman" w:hAnsi="Times New Roman" w:cs="Tahoma"/>
          <w:spacing w:val="-10"/>
          <w:sz w:val="24"/>
          <w:szCs w:val="24"/>
          <w:lang w:val="uk-UA" w:eastAsia="ru-RU"/>
        </w:rPr>
        <w:t>м.Арциз</w:t>
      </w: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20 вересня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 2021 року                                                                      №</w:t>
      </w:r>
      <w:r>
        <w:rPr>
          <w:rFonts w:ascii="Times New Roman" w:hAnsi="Times New Roman"/>
          <w:sz w:val="28"/>
          <w:szCs w:val="28"/>
          <w:lang w:val="uk-UA" w:eastAsia="ru-RU"/>
        </w:rPr>
        <w:t>254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 -к </w:t>
      </w: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89484B">
        <w:rPr>
          <w:rFonts w:ascii="Times New Roman" w:hAnsi="Times New Roman"/>
          <w:b/>
          <w:sz w:val="28"/>
          <w:szCs w:val="20"/>
          <w:lang w:val="uk-UA" w:eastAsia="ru-RU"/>
        </w:rPr>
        <w:t xml:space="preserve">Про продовження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 xml:space="preserve">щорічної основної </w:t>
      </w:r>
      <w:r w:rsidRPr="0089484B">
        <w:rPr>
          <w:rFonts w:ascii="Times New Roman" w:hAnsi="Times New Roman"/>
          <w:b/>
          <w:sz w:val="28"/>
          <w:szCs w:val="20"/>
          <w:lang w:val="uk-UA" w:eastAsia="ru-RU"/>
        </w:rPr>
        <w:t>вiдпустки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>Мігову В.</w:t>
      </w:r>
    </w:p>
    <w:p w:rsidR="00664D83" w:rsidRPr="0089484B" w:rsidRDefault="00664D83" w:rsidP="0089484B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</w:p>
    <w:p w:rsidR="00664D83" w:rsidRPr="0089484B" w:rsidRDefault="00664D83" w:rsidP="00AD5F9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/>
        </w:rPr>
        <w:t>На підставі  пунктів 7, 13, 20  частини 4  статті  42 Закону України «Про місцеве самоврядування в Україні»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>, відповідно до  пункту 1 частини 2 статті 80   КЗпП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пункту 1 частини 2 статті </w:t>
      </w:r>
      <w:r>
        <w:rPr>
          <w:rFonts w:ascii="Times New Roman" w:hAnsi="Times New Roman"/>
          <w:sz w:val="28"/>
          <w:szCs w:val="28"/>
          <w:lang w:val="uk-UA" w:eastAsia="ru-RU"/>
        </w:rPr>
        <w:t>11 Закону України «Про відпустки»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та особистої заяви  </w:t>
      </w:r>
      <w:r>
        <w:rPr>
          <w:rFonts w:ascii="Times New Roman" w:hAnsi="Times New Roman"/>
          <w:sz w:val="28"/>
          <w:szCs w:val="28"/>
          <w:lang w:val="uk-UA" w:eastAsia="ru-RU"/>
        </w:rPr>
        <w:t>Мігова В.:</w:t>
      </w:r>
    </w:p>
    <w:p w:rsidR="00664D83" w:rsidRDefault="00664D83" w:rsidP="00AD5F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ПРОДОВЖИТИ МІГОВУ Василю Георгійовичу, коменданту міської ради,щорічну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основну вiдпустку   надану  розпорядженням </w:t>
      </w:r>
      <w:r w:rsidRPr="00524B41">
        <w:rPr>
          <w:rFonts w:ascii="Times New Roman" w:hAnsi="Times New Roman"/>
          <w:sz w:val="28"/>
          <w:szCs w:val="28"/>
          <w:highlight w:val="black"/>
          <w:lang w:val="uk-UA"/>
        </w:rPr>
        <w:t>від  18 серпня  2021 року  №228 -к</w:t>
      </w:r>
      <w:r w:rsidRPr="00524B41">
        <w:rPr>
          <w:rFonts w:ascii="Times New Roman" w:hAnsi="Times New Roman"/>
          <w:sz w:val="28"/>
          <w:szCs w:val="28"/>
          <w:highlight w:val="black"/>
          <w:lang w:val="uk-UA" w:eastAsia="ru-RU"/>
        </w:rPr>
        <w:t>(з 01вересня2021 року по 24 вересня 2021 року) на 5  календарних днів,  не використаних у зв’язку з тимчасовою  непрацездатністю,  із 25 вересня  по  29 вересня 2021 року включно.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ab/>
      </w:r>
    </w:p>
    <w:p w:rsidR="00664D83" w:rsidRPr="0089484B" w:rsidRDefault="00664D83" w:rsidP="00AD5F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664D83" w:rsidRPr="0089484B" w:rsidRDefault="00664D83" w:rsidP="00AD5F9D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.Контроль за виконанням  даного розпорядження 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>першого заступник міського голови Бахчеван Т.</w:t>
      </w:r>
    </w:p>
    <w:p w:rsidR="00664D83" w:rsidRPr="0089484B" w:rsidRDefault="00664D83" w:rsidP="00AD5F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Підстава: к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>опі</w:t>
      </w:r>
      <w:r>
        <w:rPr>
          <w:rFonts w:ascii="Times New Roman" w:hAnsi="Times New Roman"/>
          <w:sz w:val="28"/>
          <w:szCs w:val="28"/>
          <w:lang w:val="uk-UA" w:eastAsia="ru-RU"/>
        </w:rPr>
        <w:t>я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 лист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а непрацездатності </w:t>
      </w:r>
      <w:r w:rsidRPr="00524B41">
        <w:rPr>
          <w:rFonts w:ascii="Times New Roman" w:hAnsi="Times New Roman"/>
          <w:sz w:val="28"/>
          <w:szCs w:val="28"/>
          <w:highlight w:val="black"/>
          <w:lang w:val="uk-UA" w:eastAsia="ru-RU"/>
        </w:rPr>
        <w:t>від 02 вересня 2021 року № 2000161470-1;</w:t>
      </w:r>
    </w:p>
    <w:p w:rsidR="00664D83" w:rsidRPr="0089484B" w:rsidRDefault="00664D83" w:rsidP="0089484B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664D83" w:rsidRPr="0089484B" w:rsidRDefault="00664D83" w:rsidP="0089484B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>Арцизький міський голова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ab/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ab/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ab/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ab/>
        <w:t>Сергій ПАРПУЛАНСЬКИЙ</w:t>
      </w:r>
    </w:p>
    <w:p w:rsidR="00664D83" w:rsidRPr="0089484B" w:rsidRDefault="00664D83" w:rsidP="0089484B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664D83" w:rsidRPr="0089484B" w:rsidRDefault="00664D83" w:rsidP="0089484B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664D83" w:rsidRPr="0089484B" w:rsidRDefault="00664D83" w:rsidP="0089484B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>З розпорядженням ознайомлений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>Василь МІГОВ</w:t>
      </w: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0"/>
          <w:szCs w:val="20"/>
          <w:u w:val="single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664D83" w:rsidRDefault="00664D83" w:rsidP="008948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4D83" w:rsidRPr="0089484B" w:rsidRDefault="00664D83" w:rsidP="008948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484B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664D83" w:rsidRPr="0089484B" w:rsidRDefault="00664D83" w:rsidP="008948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484B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20 вересня</w:t>
      </w:r>
      <w:r w:rsidRPr="0089484B">
        <w:rPr>
          <w:rFonts w:ascii="Times New Roman" w:hAnsi="Times New Roman"/>
          <w:sz w:val="28"/>
          <w:szCs w:val="28"/>
          <w:lang w:val="uk-UA"/>
        </w:rPr>
        <w:t xml:space="preserve">  2021 року  №</w:t>
      </w:r>
      <w:r>
        <w:rPr>
          <w:rFonts w:ascii="Times New Roman" w:hAnsi="Times New Roman"/>
          <w:sz w:val="28"/>
          <w:szCs w:val="28"/>
          <w:lang w:val="uk-UA"/>
        </w:rPr>
        <w:t>254</w:t>
      </w:r>
      <w:r w:rsidRPr="0089484B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664D83" w:rsidRPr="0089484B" w:rsidRDefault="00664D83" w:rsidP="008948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4D83" w:rsidRPr="0089484B" w:rsidRDefault="00664D83" w:rsidP="008948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«Про </w:t>
      </w:r>
      <w:r>
        <w:rPr>
          <w:rFonts w:ascii="Times New Roman" w:hAnsi="Times New Roman"/>
          <w:sz w:val="28"/>
          <w:szCs w:val="28"/>
          <w:lang w:val="uk-UA" w:eastAsia="ru-RU"/>
        </w:rPr>
        <w:t>продовження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 щорічної основної відпустки Мігову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В.</w:t>
      </w:r>
      <w:bookmarkStart w:id="0" w:name="_GoBack"/>
      <w:bookmarkEnd w:id="0"/>
      <w:r w:rsidRPr="0089484B">
        <w:rPr>
          <w:rFonts w:ascii="Times New Roman" w:hAnsi="Times New Roman"/>
          <w:sz w:val="28"/>
          <w:szCs w:val="28"/>
          <w:lang w:val="uk-UA" w:eastAsia="ru-RU"/>
        </w:rPr>
        <w:t>»</w:t>
      </w:r>
    </w:p>
    <w:p w:rsidR="00664D83" w:rsidRPr="0089484B" w:rsidRDefault="00664D83" w:rsidP="008948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Перший з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>аступник  Арцизького міського голови</w:t>
      </w: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Тетяна Бахчеван</w:t>
      </w: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Головний спеціаліст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 юридичного відділу міської ради</w:t>
      </w: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Анастасія Делі-Стоянова</w:t>
      </w: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>Начальник відділу організаційної та кадрової роботи</w:t>
      </w: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Інеса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>Стойкова</w:t>
      </w: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>Начальник відділу бухгалтерського обліку, звітності та фінансово-господарського забезпечення</w:t>
      </w: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Лариса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>Лабунець</w:t>
      </w: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9484B">
        <w:rPr>
          <w:rFonts w:ascii="Times New Roman" w:hAnsi="Times New Roman"/>
          <w:sz w:val="24"/>
          <w:szCs w:val="24"/>
          <w:lang w:val="uk-UA" w:eastAsia="ru-RU"/>
        </w:rPr>
        <w:t xml:space="preserve">Виконавець: </w:t>
      </w:r>
      <w:r>
        <w:rPr>
          <w:rFonts w:ascii="Times New Roman" w:hAnsi="Times New Roman"/>
          <w:sz w:val="24"/>
          <w:szCs w:val="24"/>
          <w:lang w:val="uk-UA" w:eastAsia="ru-RU"/>
        </w:rPr>
        <w:t>Карайван Т.</w:t>
      </w:r>
      <w:r w:rsidRPr="0089484B">
        <w:rPr>
          <w:rFonts w:ascii="Times New Roman" w:hAnsi="Times New Roman"/>
          <w:sz w:val="24"/>
          <w:szCs w:val="24"/>
          <w:lang w:val="uk-UA" w:eastAsia="ru-RU"/>
        </w:rPr>
        <w:t xml:space="preserve">, головний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спеціаліст </w:t>
      </w:r>
      <w:r w:rsidRPr="0089484B">
        <w:rPr>
          <w:rFonts w:ascii="Times New Roman" w:hAnsi="Times New Roman"/>
          <w:sz w:val="24"/>
          <w:szCs w:val="24"/>
          <w:lang w:val="uk-UA" w:eastAsia="ru-RU"/>
        </w:rPr>
        <w:t xml:space="preserve">відділу організаційної та кадрової роботи </w:t>
      </w:r>
    </w:p>
    <w:p w:rsidR="00664D83" w:rsidRPr="0089484B" w:rsidRDefault="00664D83" w:rsidP="0089484B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664D83" w:rsidRPr="0089484B" w:rsidRDefault="00664D83">
      <w:pPr>
        <w:rPr>
          <w:lang w:val="uk-UA"/>
        </w:rPr>
      </w:pPr>
    </w:p>
    <w:sectPr w:rsidR="00664D83" w:rsidRPr="0089484B" w:rsidSect="00B10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484B"/>
    <w:rsid w:val="00242DAE"/>
    <w:rsid w:val="00275224"/>
    <w:rsid w:val="003010A8"/>
    <w:rsid w:val="00481EE8"/>
    <w:rsid w:val="00524B41"/>
    <w:rsid w:val="005406D1"/>
    <w:rsid w:val="00664D83"/>
    <w:rsid w:val="007735AB"/>
    <w:rsid w:val="0088515A"/>
    <w:rsid w:val="0089484B"/>
    <w:rsid w:val="00AD5F9D"/>
    <w:rsid w:val="00B10692"/>
    <w:rsid w:val="00D54182"/>
    <w:rsid w:val="00DF5139"/>
    <w:rsid w:val="00F0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69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94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48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281</Words>
  <Characters>1607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2021-09-16T12:18:00Z</cp:lastPrinted>
  <dcterms:created xsi:type="dcterms:W3CDTF">2021-09-10T05:55:00Z</dcterms:created>
  <dcterms:modified xsi:type="dcterms:W3CDTF">2022-01-12T07:50:00Z</dcterms:modified>
</cp:coreProperties>
</file>